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50C00" w14:textId="14962519" w:rsidR="00BA00A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Philippa FERRERS</w:t>
      </w:r>
      <w:r>
        <w:rPr>
          <w:rFonts w:ascii="Times New Roman" w:hAnsi="Times New Roman" w:cs="Times New Roman"/>
          <w:sz w:val="24"/>
          <w:szCs w:val="24"/>
        </w:rPr>
        <w:t xml:space="preserve">      (1374-1405)</w:t>
      </w:r>
    </w:p>
    <w:p w14:paraId="5F19D9F7" w14:textId="7DCBC72C" w:rsid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A4D926" w14:textId="082B4B85" w:rsid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FCD014" w14:textId="6250AF54" w:rsid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Jul.</w:t>
      </w: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She died.</w:t>
      </w:r>
    </w:p>
    <w:p w14:paraId="4C630EBE" w14:textId="7309D80B" w:rsid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1300s-Current)</w:t>
      </w:r>
    </w:p>
    <w:p w14:paraId="5BB2241E" w14:textId="5C207222" w:rsid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C75705" w14:textId="71623E65" w:rsid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0091E4" w14:textId="49F82653" w:rsidR="00827FCB" w:rsidRPr="00827FCB" w:rsidRDefault="00827FC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2022</w:t>
      </w:r>
    </w:p>
    <w:sectPr w:rsidR="00827FCB" w:rsidRPr="00827F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81CF8" w14:textId="77777777" w:rsidR="00827FCB" w:rsidRDefault="00827FCB" w:rsidP="009139A6">
      <w:r>
        <w:separator/>
      </w:r>
    </w:p>
  </w:endnote>
  <w:endnote w:type="continuationSeparator" w:id="0">
    <w:p w14:paraId="796F6099" w14:textId="77777777" w:rsidR="00827FCB" w:rsidRDefault="00827F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4A51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94E1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37A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A2967" w14:textId="77777777" w:rsidR="00827FCB" w:rsidRDefault="00827FCB" w:rsidP="009139A6">
      <w:r>
        <w:separator/>
      </w:r>
    </w:p>
  </w:footnote>
  <w:footnote w:type="continuationSeparator" w:id="0">
    <w:p w14:paraId="15F8E3D6" w14:textId="77777777" w:rsidR="00827FCB" w:rsidRDefault="00827F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065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791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3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FCB"/>
    <w:rsid w:val="000666E0"/>
    <w:rsid w:val="002510B7"/>
    <w:rsid w:val="005C130B"/>
    <w:rsid w:val="00826F5C"/>
    <w:rsid w:val="00827FCB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E20DA"/>
  <w15:chartTrackingRefBased/>
  <w15:docId w15:val="{D6AD656F-F6A1-4A56-9B1D-07896C9D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2022-05-16T13:02:00Z</dcterms:created>
  <dcterms:modified xsi:type="dcterms:W3CDTF">2022-05-16T13:04:00Z</dcterms:modified>
</cp:coreProperties>
</file>